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2469E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242424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  <w:lang w:val="el-GR"/>
              </w:rPr>
              <w:t>Αιθανόλη</w:t>
            </w:r>
          </w:p>
          <w:p w:rsidR="00B2469E" w:rsidRPr="00387A77" w:rsidRDefault="00B2469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</w:p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2469E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2469E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2469E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2469E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469E" w:rsidRPr="00387A77" w:rsidRDefault="00B2469E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242424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  <w:lang w:val="el-GR"/>
              </w:rPr>
              <w:t>Αιθανόλη, μετουσιωμένη με</w:t>
            </w:r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</w:rPr>
              <w:t>IPA</w:t>
            </w:r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  <w:lang w:val="el-GR"/>
              </w:rPr>
              <w:t xml:space="preserve">, απαλλαγμένη από </w:t>
            </w:r>
            <w:proofErr w:type="spellStart"/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</w:rPr>
              <w:t>Mek</w:t>
            </w:r>
            <w:proofErr w:type="spellEnd"/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  <w:lang w:val="el-GR"/>
              </w:rPr>
              <w:t xml:space="preserve"> &amp; </w:t>
            </w:r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</w:rPr>
              <w:t>BITREX</w:t>
            </w:r>
            <w:r w:rsidRPr="00387A77">
              <w:rPr>
                <w:rFonts w:asciiTheme="minorHAnsi" w:hAnsiTheme="minorHAnsi" w:cstheme="minorHAnsi"/>
                <w:color w:val="242424"/>
                <w:sz w:val="18"/>
                <w:szCs w:val="18"/>
                <w:lang w:val="el-GR"/>
              </w:rPr>
              <w:t>, 2,5 λίτρα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2469E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469E" w:rsidRPr="00387A77" w:rsidRDefault="00B2469E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A55A5"/>
    <w:rsid w:val="0040325C"/>
    <w:rsid w:val="0045561E"/>
    <w:rsid w:val="004956E1"/>
    <w:rsid w:val="0057757B"/>
    <w:rsid w:val="005F039E"/>
    <w:rsid w:val="006B2E86"/>
    <w:rsid w:val="00774E8F"/>
    <w:rsid w:val="0086171E"/>
    <w:rsid w:val="009B7A50"/>
    <w:rsid w:val="00AA60B8"/>
    <w:rsid w:val="00B2469E"/>
    <w:rsid w:val="00C576E0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37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2025-10-17T11:56:00Z</dcterms:created>
  <dcterms:modified xsi:type="dcterms:W3CDTF">2025-10-17T11:57:00Z</dcterms:modified>
</cp:coreProperties>
</file>